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02306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STOPPESLEY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70C530D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DB0A91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312549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Hitchin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Hertfordshire,</w:t>
      </w:r>
    </w:p>
    <w:p w14:paraId="6C70155E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Clynton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2F0ABAA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18-40)</w:t>
      </w:r>
    </w:p>
    <w:p w14:paraId="05F65D9F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24D77" w14:textId="77777777" w:rsidR="00AB51AB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12AA9E" w14:textId="77777777" w:rsidR="00AB51AB" w:rsidRPr="00AF4285" w:rsidRDefault="00AB51AB" w:rsidP="00AB51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22853257" w14:textId="022847D1" w:rsidR="00BA00AB" w:rsidRPr="00AB51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B51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D0895" w14:textId="77777777" w:rsidR="00AB51AB" w:rsidRDefault="00AB51AB" w:rsidP="009139A6">
      <w:r>
        <w:separator/>
      </w:r>
    </w:p>
  </w:endnote>
  <w:endnote w:type="continuationSeparator" w:id="0">
    <w:p w14:paraId="10444171" w14:textId="77777777" w:rsidR="00AB51AB" w:rsidRDefault="00AB51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0D4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62E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3EE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8E774" w14:textId="77777777" w:rsidR="00AB51AB" w:rsidRDefault="00AB51AB" w:rsidP="009139A6">
      <w:r>
        <w:separator/>
      </w:r>
    </w:p>
  </w:footnote>
  <w:footnote w:type="continuationSeparator" w:id="0">
    <w:p w14:paraId="32578EE4" w14:textId="77777777" w:rsidR="00AB51AB" w:rsidRDefault="00AB51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00D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8A4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67C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1AB"/>
    <w:rsid w:val="000666E0"/>
    <w:rsid w:val="002510B7"/>
    <w:rsid w:val="005C130B"/>
    <w:rsid w:val="00826F5C"/>
    <w:rsid w:val="009139A6"/>
    <w:rsid w:val="009448BB"/>
    <w:rsid w:val="00A3176C"/>
    <w:rsid w:val="00AB51AB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022A3"/>
  <w15:chartTrackingRefBased/>
  <w15:docId w15:val="{9C5E9556-1FB9-4EE8-B16D-5ED22910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2021-04-10T16:20:00Z</dcterms:created>
  <dcterms:modified xsi:type="dcterms:W3CDTF">2021-04-10T16:21:00Z</dcterms:modified>
</cp:coreProperties>
</file>